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04" w:rsidRDefault="000C290D" w:rsidP="000C290D">
      <w:pPr>
        <w:jc w:val="center"/>
        <w:rPr>
          <w:sz w:val="48"/>
          <w:szCs w:val="48"/>
        </w:rPr>
      </w:pPr>
      <w:bookmarkStart w:id="0" w:name="_GoBack"/>
      <w:bookmarkEnd w:id="0"/>
      <w:r w:rsidRPr="000C290D">
        <w:rPr>
          <w:sz w:val="48"/>
          <w:szCs w:val="48"/>
        </w:rPr>
        <w:t>WASTE RUN WEEKEND</w:t>
      </w:r>
    </w:p>
    <w:p w:rsidR="000C290D" w:rsidRDefault="000C290D" w:rsidP="000C290D">
      <w:pPr>
        <w:rPr>
          <w:b/>
          <w:sz w:val="36"/>
          <w:szCs w:val="36"/>
        </w:rPr>
      </w:pPr>
      <w:r w:rsidRPr="000C290D">
        <w:rPr>
          <w:b/>
          <w:sz w:val="36"/>
          <w:szCs w:val="36"/>
        </w:rPr>
        <w:t>DAILY DUTIES</w:t>
      </w:r>
    </w:p>
    <w:p w:rsidR="000C290D" w:rsidRDefault="000C290D" w:rsidP="000C290D">
      <w:pPr>
        <w:rPr>
          <w:sz w:val="36"/>
          <w:szCs w:val="36"/>
        </w:rPr>
      </w:pPr>
      <w:r w:rsidRPr="000C290D">
        <w:rPr>
          <w:sz w:val="36"/>
          <w:szCs w:val="36"/>
        </w:rPr>
        <w:t>600</w:t>
      </w:r>
      <w:r>
        <w:rPr>
          <w:sz w:val="36"/>
          <w:szCs w:val="36"/>
        </w:rPr>
        <w:t xml:space="preserve"> am</w:t>
      </w:r>
    </w:p>
    <w:p w:rsidR="000C290D" w:rsidRDefault="000C290D" w:rsidP="000C290D">
      <w:pPr>
        <w:rPr>
          <w:sz w:val="36"/>
          <w:szCs w:val="36"/>
        </w:rPr>
      </w:pPr>
      <w:r>
        <w:rPr>
          <w:sz w:val="36"/>
          <w:szCs w:val="36"/>
        </w:rPr>
        <w:t>Remove theatre waste</w:t>
      </w:r>
    </w:p>
    <w:p w:rsidR="000C290D" w:rsidRDefault="000C290D" w:rsidP="000C290D">
      <w:pPr>
        <w:rPr>
          <w:sz w:val="36"/>
          <w:szCs w:val="36"/>
        </w:rPr>
      </w:pPr>
      <w:r>
        <w:rPr>
          <w:sz w:val="36"/>
          <w:szCs w:val="36"/>
        </w:rPr>
        <w:t>Clean Renal empty bin clean toilet wet and dry mop floors</w:t>
      </w:r>
    </w:p>
    <w:p w:rsidR="000C290D" w:rsidRDefault="000C290D" w:rsidP="000C290D">
      <w:pPr>
        <w:rPr>
          <w:sz w:val="36"/>
          <w:szCs w:val="36"/>
        </w:rPr>
      </w:pPr>
      <w:r>
        <w:rPr>
          <w:sz w:val="36"/>
          <w:szCs w:val="36"/>
        </w:rPr>
        <w:t>Clean ACC in the old ED area</w:t>
      </w:r>
    </w:p>
    <w:p w:rsidR="000C290D" w:rsidRDefault="000C290D" w:rsidP="000C290D">
      <w:pPr>
        <w:rPr>
          <w:sz w:val="36"/>
          <w:szCs w:val="36"/>
        </w:rPr>
      </w:pPr>
      <w:r>
        <w:rPr>
          <w:sz w:val="36"/>
          <w:szCs w:val="36"/>
        </w:rPr>
        <w:t>930 am</w:t>
      </w:r>
    </w:p>
    <w:p w:rsidR="000D157A" w:rsidRDefault="000D157A" w:rsidP="000C290D">
      <w:pPr>
        <w:rPr>
          <w:sz w:val="36"/>
          <w:szCs w:val="36"/>
        </w:rPr>
      </w:pPr>
      <w:r>
        <w:rPr>
          <w:sz w:val="36"/>
          <w:szCs w:val="36"/>
        </w:rPr>
        <w:t>Remove rubbish from the wards</w:t>
      </w:r>
    </w:p>
    <w:p w:rsidR="000D157A" w:rsidRDefault="000D157A" w:rsidP="000C290D">
      <w:pPr>
        <w:rPr>
          <w:sz w:val="36"/>
          <w:szCs w:val="36"/>
        </w:rPr>
      </w:pPr>
      <w:r>
        <w:rPr>
          <w:sz w:val="36"/>
          <w:szCs w:val="36"/>
        </w:rPr>
        <w:t>Remove and replace Clinical waste from the wards</w:t>
      </w:r>
    </w:p>
    <w:p w:rsidR="00D63FC9" w:rsidRDefault="00D63FC9" w:rsidP="000C290D">
      <w:pPr>
        <w:rPr>
          <w:sz w:val="36"/>
          <w:szCs w:val="36"/>
        </w:rPr>
      </w:pPr>
      <w:r>
        <w:rPr>
          <w:sz w:val="36"/>
          <w:szCs w:val="36"/>
        </w:rPr>
        <w:t>1100</w:t>
      </w:r>
    </w:p>
    <w:p w:rsidR="00D63FC9" w:rsidRDefault="00D63FC9" w:rsidP="000C290D">
      <w:pPr>
        <w:rPr>
          <w:sz w:val="36"/>
          <w:szCs w:val="36"/>
        </w:rPr>
      </w:pPr>
      <w:r>
        <w:rPr>
          <w:sz w:val="36"/>
          <w:szCs w:val="36"/>
        </w:rPr>
        <w:t>Clean</w:t>
      </w:r>
      <w:r w:rsidR="00B6092F">
        <w:rPr>
          <w:sz w:val="36"/>
          <w:szCs w:val="36"/>
        </w:rPr>
        <w:t xml:space="preserve"> renal</w:t>
      </w:r>
      <w:r>
        <w:rPr>
          <w:sz w:val="36"/>
          <w:szCs w:val="36"/>
        </w:rPr>
        <w:t xml:space="preserve"> toilet basins and empty bins</w:t>
      </w:r>
    </w:p>
    <w:p w:rsidR="000C290D" w:rsidRDefault="000D157A" w:rsidP="000C290D">
      <w:pPr>
        <w:rPr>
          <w:sz w:val="36"/>
          <w:szCs w:val="36"/>
        </w:rPr>
      </w:pPr>
      <w:r>
        <w:rPr>
          <w:sz w:val="36"/>
          <w:szCs w:val="36"/>
        </w:rPr>
        <w:t>1200 1230 Lunch</w:t>
      </w:r>
    </w:p>
    <w:p w:rsidR="000D157A" w:rsidRDefault="000D157A" w:rsidP="000C290D">
      <w:pPr>
        <w:rPr>
          <w:sz w:val="36"/>
          <w:szCs w:val="36"/>
        </w:rPr>
      </w:pPr>
      <w:r>
        <w:rPr>
          <w:sz w:val="36"/>
          <w:szCs w:val="36"/>
        </w:rPr>
        <w:t>Clean front entrance toilets</w:t>
      </w:r>
    </w:p>
    <w:p w:rsidR="000D157A" w:rsidRDefault="000D157A" w:rsidP="000C290D">
      <w:pPr>
        <w:rPr>
          <w:sz w:val="36"/>
          <w:szCs w:val="36"/>
        </w:rPr>
      </w:pPr>
      <w:r>
        <w:rPr>
          <w:sz w:val="36"/>
          <w:szCs w:val="36"/>
        </w:rPr>
        <w:t>Continue rubbish run</w:t>
      </w:r>
    </w:p>
    <w:p w:rsidR="000C290D" w:rsidRDefault="000D157A" w:rsidP="000C290D">
      <w:pPr>
        <w:rPr>
          <w:sz w:val="36"/>
          <w:szCs w:val="36"/>
        </w:rPr>
      </w:pPr>
      <w:r>
        <w:rPr>
          <w:sz w:val="36"/>
          <w:szCs w:val="36"/>
        </w:rPr>
        <w:t>200pm</w:t>
      </w:r>
    </w:p>
    <w:p w:rsidR="000D157A" w:rsidRDefault="002810C0" w:rsidP="000C290D">
      <w:pPr>
        <w:rPr>
          <w:sz w:val="36"/>
          <w:szCs w:val="36"/>
        </w:rPr>
      </w:pPr>
      <w:r>
        <w:rPr>
          <w:sz w:val="36"/>
          <w:szCs w:val="36"/>
        </w:rPr>
        <w:t xml:space="preserve">Final theatre waste run </w:t>
      </w:r>
    </w:p>
    <w:p w:rsidR="002810C0" w:rsidRDefault="002810C0" w:rsidP="000C290D">
      <w:pPr>
        <w:rPr>
          <w:sz w:val="36"/>
          <w:szCs w:val="36"/>
        </w:rPr>
      </w:pPr>
      <w:r>
        <w:rPr>
          <w:sz w:val="36"/>
          <w:szCs w:val="36"/>
        </w:rPr>
        <w:t>Stock trolley clean up</w:t>
      </w:r>
    </w:p>
    <w:p w:rsidR="002810C0" w:rsidRPr="000C290D" w:rsidRDefault="002810C0" w:rsidP="000C290D">
      <w:pPr>
        <w:rPr>
          <w:sz w:val="36"/>
          <w:szCs w:val="36"/>
        </w:rPr>
      </w:pPr>
      <w:r>
        <w:rPr>
          <w:sz w:val="36"/>
          <w:szCs w:val="36"/>
        </w:rPr>
        <w:t>Finish 230</w:t>
      </w:r>
    </w:p>
    <w:sectPr w:rsidR="002810C0" w:rsidRPr="000C29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0D"/>
    <w:rsid w:val="000C290D"/>
    <w:rsid w:val="000D157A"/>
    <w:rsid w:val="002810C0"/>
    <w:rsid w:val="00B6092F"/>
    <w:rsid w:val="00D16004"/>
    <w:rsid w:val="00D63FC9"/>
    <w:rsid w:val="00EE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560EFCE4-EF7B-4AD0-B4CC-BA83E6510146}"/>
</file>

<file path=customXml/itemProps2.xml><?xml version="1.0" encoding="utf-8"?>
<ds:datastoreItem xmlns:ds="http://schemas.openxmlformats.org/officeDocument/2006/customXml" ds:itemID="{EEA25915-B5FD-42B9-8ABF-4C1837269065}"/>
</file>

<file path=customXml/itemProps3.xml><?xml version="1.0" encoding="utf-8"?>
<ds:datastoreItem xmlns:ds="http://schemas.openxmlformats.org/officeDocument/2006/customXml" ds:itemID="{3A3A2349-1113-4414-88AB-51E5B05E9E47}"/>
</file>

<file path=customXml/itemProps4.xml><?xml version="1.0" encoding="utf-8"?>
<ds:datastoreItem xmlns:ds="http://schemas.openxmlformats.org/officeDocument/2006/customXml" ds:itemID="{8BAABEF9-58D9-4FB5-B340-36489BB29384}"/>
</file>

<file path=docProps/app.xml><?xml version="1.0" encoding="utf-8"?>
<Properties xmlns="http://schemas.openxmlformats.org/officeDocument/2006/extended-properties" xmlns:vt="http://schemas.openxmlformats.org/officeDocument/2006/docPropsVTypes">
  <Template>CBFDC679.dotm</Template>
  <TotalTime>0</TotalTime>
  <Pages>1</Pages>
  <Words>61</Words>
  <Characters>348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Overduin, Eldert</dc:creator>
  <cp:lastModifiedBy>Wendy Stevenson</cp:lastModifiedBy>
  <cp:revision>2</cp:revision>
  <cp:lastPrinted>2015-08-28T01:48:00Z</cp:lastPrinted>
  <dcterms:created xsi:type="dcterms:W3CDTF">2018-04-23T20:33:00Z</dcterms:created>
  <dcterms:modified xsi:type="dcterms:W3CDTF">2018-04-23T20:33:00Z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0x010100533BA57437FEBF4987BEF2FADA698206</vt:lpwstr>
  </property>
</Properties>
</file>